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40D4A" w14:textId="271C495F" w:rsidR="00BA00AB" w:rsidRDefault="001128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van UPPESTALL</w:t>
      </w:r>
      <w:r>
        <w:rPr>
          <w:rFonts w:cs="Times New Roman"/>
          <w:szCs w:val="24"/>
        </w:rPr>
        <w:t xml:space="preserve">       (fl.1414)</w:t>
      </w:r>
    </w:p>
    <w:p w14:paraId="03378B52" w14:textId="7AF1ACDC" w:rsidR="00112879" w:rsidRDefault="001128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Brabant.</w:t>
      </w:r>
    </w:p>
    <w:p w14:paraId="24817C98" w14:textId="169592B0" w:rsidR="00112879" w:rsidRDefault="00112879" w:rsidP="009139A6">
      <w:pPr>
        <w:pStyle w:val="NoSpacing"/>
        <w:rPr>
          <w:rFonts w:cs="Times New Roman"/>
          <w:szCs w:val="24"/>
        </w:rPr>
      </w:pPr>
    </w:p>
    <w:p w14:paraId="032917A6" w14:textId="5A7CE723" w:rsidR="00112879" w:rsidRDefault="00112879" w:rsidP="009139A6">
      <w:pPr>
        <w:pStyle w:val="NoSpacing"/>
        <w:rPr>
          <w:rFonts w:cs="Times New Roman"/>
          <w:szCs w:val="24"/>
        </w:rPr>
      </w:pPr>
    </w:p>
    <w:p w14:paraId="04BC0D87" w14:textId="4B7A4822" w:rsidR="00112879" w:rsidRDefault="001128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May1414</w:t>
      </w:r>
      <w:r>
        <w:rPr>
          <w:rFonts w:cs="Times New Roman"/>
          <w:szCs w:val="24"/>
        </w:rPr>
        <w:tab/>
        <w:t>He was granted denization.   (C.P.R. 1413-16 p.194)</w:t>
      </w:r>
    </w:p>
    <w:p w14:paraId="2D2E2B6D" w14:textId="5F44BDBA" w:rsidR="00112879" w:rsidRDefault="00112879" w:rsidP="009139A6">
      <w:pPr>
        <w:pStyle w:val="NoSpacing"/>
        <w:rPr>
          <w:rFonts w:cs="Times New Roman"/>
          <w:szCs w:val="24"/>
        </w:rPr>
      </w:pPr>
    </w:p>
    <w:p w14:paraId="6B2F6D32" w14:textId="157D1532" w:rsidR="00112879" w:rsidRDefault="00112879" w:rsidP="009139A6">
      <w:pPr>
        <w:pStyle w:val="NoSpacing"/>
        <w:rPr>
          <w:rFonts w:cs="Times New Roman"/>
          <w:szCs w:val="24"/>
        </w:rPr>
      </w:pPr>
    </w:p>
    <w:p w14:paraId="7AA2E6B8" w14:textId="770DB264" w:rsidR="00112879" w:rsidRPr="00112879" w:rsidRDefault="001128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April 2023</w:t>
      </w:r>
    </w:p>
    <w:sectPr w:rsidR="00112879" w:rsidRPr="001128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218E4" w14:textId="77777777" w:rsidR="00112879" w:rsidRDefault="00112879" w:rsidP="009139A6">
      <w:r>
        <w:separator/>
      </w:r>
    </w:p>
  </w:endnote>
  <w:endnote w:type="continuationSeparator" w:id="0">
    <w:p w14:paraId="25D2EA48" w14:textId="77777777" w:rsidR="00112879" w:rsidRDefault="001128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78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10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8C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EA959" w14:textId="77777777" w:rsidR="00112879" w:rsidRDefault="00112879" w:rsidP="009139A6">
      <w:r>
        <w:separator/>
      </w:r>
    </w:p>
  </w:footnote>
  <w:footnote w:type="continuationSeparator" w:id="0">
    <w:p w14:paraId="053C52AE" w14:textId="77777777" w:rsidR="00112879" w:rsidRDefault="001128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0BD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4B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94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79"/>
    <w:rsid w:val="000666E0"/>
    <w:rsid w:val="0011287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10619"/>
  <w15:chartTrackingRefBased/>
  <w15:docId w15:val="{6EC75E8D-BA4C-41E3-B65C-1F1C0FDC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2023-04-05T21:12:00Z</dcterms:created>
  <dcterms:modified xsi:type="dcterms:W3CDTF">2023-04-05T21:14:00Z</dcterms:modified>
</cp:coreProperties>
</file>